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FB5" w:rsidRPr="000259E7" w:rsidRDefault="00911FB5" w:rsidP="00C51AE2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460" w:lineRule="exact"/>
        <w:rPr>
          <w:rFonts w:ascii="宋体" w:hAnsi="宋体" w:cs="宋体"/>
          <w:b/>
          <w:lang w:val="zh-TW"/>
        </w:rPr>
      </w:pPr>
      <w:r w:rsidRPr="000259E7">
        <w:rPr>
          <w:rFonts w:ascii="宋体" w:hAnsi="宋体" w:cs="宋体" w:hint="eastAsia"/>
          <w:b/>
          <w:lang w:val="zh-TW" w:eastAsia="zh-TW"/>
        </w:rPr>
        <w:t>附件</w:t>
      </w:r>
      <w:r>
        <w:rPr>
          <w:rFonts w:ascii="宋体" w:hAnsi="宋体" w:cs="宋体"/>
          <w:b/>
          <w:lang w:val="zh-TW"/>
        </w:rPr>
        <w:t>1.4</w:t>
      </w:r>
    </w:p>
    <w:p w:rsidR="00911FB5" w:rsidRPr="00025429" w:rsidRDefault="00911FB5" w:rsidP="00C51AE2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460" w:lineRule="exact"/>
        <w:jc w:val="center"/>
        <w:rPr>
          <w:rFonts w:ascii="黑体" w:eastAsia="黑体" w:hAnsi="黑体" w:cs="黑体"/>
          <w:sz w:val="36"/>
          <w:szCs w:val="36"/>
          <w:lang w:val="zh-TW"/>
        </w:rPr>
      </w:pPr>
    </w:p>
    <w:p w:rsidR="00911FB5" w:rsidRPr="00025429" w:rsidRDefault="00911FB5" w:rsidP="00C51AE2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460" w:lineRule="exact"/>
        <w:jc w:val="center"/>
        <w:rPr>
          <w:rFonts w:ascii="黑体" w:eastAsia="黑体" w:hAnsi="黑体" w:cs="黑体"/>
          <w:sz w:val="36"/>
          <w:szCs w:val="36"/>
          <w:lang w:val="zh-TW" w:eastAsia="zh-TW"/>
        </w:rPr>
      </w:pPr>
      <w:r w:rsidRPr="00025429">
        <w:rPr>
          <w:rFonts w:ascii="黑体" w:eastAsia="黑体" w:hAnsi="黑体" w:cs="黑体" w:hint="eastAsia"/>
          <w:sz w:val="36"/>
          <w:szCs w:val="36"/>
          <w:lang w:val="zh-TW" w:eastAsia="zh-TW"/>
        </w:rPr>
        <w:t>授权委托书</w:t>
      </w:r>
    </w:p>
    <w:p w:rsidR="00911FB5" w:rsidRPr="00025429" w:rsidRDefault="00911FB5" w:rsidP="00C51AE2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460" w:lineRule="exact"/>
        <w:rPr>
          <w:rFonts w:ascii="黑体" w:eastAsia="黑体" w:hAnsi="黑体" w:cs="黑体"/>
          <w:sz w:val="36"/>
          <w:szCs w:val="36"/>
          <w:lang w:val="zh-TW" w:eastAsia="zh-TW"/>
        </w:rPr>
      </w:pPr>
    </w:p>
    <w:p w:rsidR="00911FB5" w:rsidRPr="00025429" w:rsidRDefault="00911FB5" w:rsidP="00D52A75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460" w:lineRule="exact"/>
        <w:ind w:firstLineChars="200" w:firstLine="31680"/>
        <w:rPr>
          <w:rFonts w:ascii="Times New Roman" w:eastAsia="Times New Roman" w:hAnsi="Times New Roman" w:cs="Times New Roman"/>
        </w:rPr>
      </w:pPr>
      <w:r>
        <w:rPr>
          <w:rFonts w:ascii="宋体" w:hAnsi="宋体" w:cs="宋体"/>
          <w:u w:val="single"/>
          <w:lang w:val="zh-TW"/>
        </w:rPr>
        <w:t xml:space="preserve">                       </w:t>
      </w:r>
      <w:r w:rsidRPr="00025429">
        <w:rPr>
          <w:rFonts w:ascii="宋体" w:hAnsi="宋体" w:cs="宋体" w:hint="eastAsia"/>
          <w:lang w:val="zh-TW" w:eastAsia="zh-TW"/>
        </w:rPr>
        <w:t>（以下简称</w:t>
      </w:r>
      <w:r w:rsidRPr="00025429">
        <w:rPr>
          <w:rFonts w:eastAsia="Times New Roman" w:hAnsi="Times New Roman"/>
        </w:rPr>
        <w:t>“</w:t>
      </w:r>
      <w:r w:rsidRPr="00025429">
        <w:rPr>
          <w:rFonts w:ascii="宋体" w:hAnsi="宋体" w:cs="宋体" w:hint="eastAsia"/>
          <w:lang w:val="zh-TW" w:eastAsia="zh-TW"/>
        </w:rPr>
        <w:t>本单位</w:t>
      </w:r>
      <w:r w:rsidRPr="00025429">
        <w:rPr>
          <w:rFonts w:eastAsia="Times New Roman" w:hAnsi="Times New Roman"/>
        </w:rPr>
        <w:t>”</w:t>
      </w:r>
      <w:r>
        <w:rPr>
          <w:rFonts w:ascii="宋体" w:hAnsi="宋体" w:cs="宋体" w:hint="eastAsia"/>
          <w:lang w:val="zh-TW" w:eastAsia="zh-TW"/>
        </w:rPr>
        <w:t>）</w:t>
      </w:r>
      <w:r w:rsidRPr="00025429">
        <w:rPr>
          <w:rFonts w:ascii="宋体" w:hAnsi="宋体" w:cs="宋体" w:hint="eastAsia"/>
          <w:lang w:val="zh-TW" w:eastAsia="zh-TW"/>
        </w:rPr>
        <w:t>兹授权</w:t>
      </w:r>
      <w:r>
        <w:rPr>
          <w:rFonts w:ascii="宋体" w:hAnsi="宋体" w:cs="宋体"/>
          <w:u w:val="single"/>
          <w:lang w:val="zh-TW"/>
        </w:rPr>
        <w:t xml:space="preserve">           </w:t>
      </w:r>
      <w:r w:rsidRPr="00074DAB">
        <w:rPr>
          <w:rFonts w:ascii="宋体" w:hAnsi="宋体" w:cs="宋体" w:hint="eastAsia"/>
          <w:lang w:val="zh-TW"/>
        </w:rPr>
        <w:t>（</w:t>
      </w:r>
      <w:r>
        <w:rPr>
          <w:rFonts w:ascii="宋体" w:hAnsi="宋体" w:cs="宋体" w:hint="eastAsia"/>
          <w:lang w:val="zh-TW"/>
        </w:rPr>
        <w:t>以下简称“被授权人”</w:t>
      </w:r>
      <w:r w:rsidRPr="00074DAB">
        <w:rPr>
          <w:rFonts w:ascii="宋体" w:hAnsi="宋体" w:cs="宋体" w:hint="eastAsia"/>
          <w:lang w:val="zh-TW"/>
        </w:rPr>
        <w:t>）</w:t>
      </w:r>
      <w:r w:rsidRPr="00025429">
        <w:rPr>
          <w:rFonts w:ascii="宋体" w:hAnsi="宋体" w:cs="宋体" w:hint="eastAsia"/>
          <w:lang w:val="zh-TW" w:eastAsia="zh-TW"/>
        </w:rPr>
        <w:t>代表</w:t>
      </w:r>
      <w:r>
        <w:rPr>
          <w:rFonts w:ascii="宋体" w:hAnsi="宋体" w:cs="宋体" w:hint="eastAsia"/>
          <w:lang w:val="zh-TW"/>
        </w:rPr>
        <w:t>本单位办理本单位持有的</w:t>
      </w:r>
      <w:r w:rsidRPr="00347850">
        <w:rPr>
          <w:rFonts w:ascii="宋体" w:hAnsi="宋体" w:cs="宋体" w:hint="eastAsia"/>
          <w:lang w:val="zh-TW"/>
        </w:rPr>
        <w:t>江苏</w:t>
      </w:r>
      <w:r>
        <w:rPr>
          <w:rFonts w:ascii="宋体" w:hAnsi="宋体" w:cs="宋体" w:hint="eastAsia"/>
          <w:lang w:val="zh-TW"/>
        </w:rPr>
        <w:t>邳州农村商业银行</w:t>
      </w:r>
      <w:r w:rsidRPr="00025429">
        <w:rPr>
          <w:rFonts w:ascii="宋体" w:hAnsi="宋体" w:cs="宋体" w:hint="eastAsia"/>
          <w:lang w:val="zh-TW" w:eastAsia="zh-TW"/>
        </w:rPr>
        <w:t>股份有限公司股份</w:t>
      </w:r>
      <w:r>
        <w:rPr>
          <w:rFonts w:ascii="宋体" w:hAnsi="宋体" w:cs="宋体" w:hint="eastAsia"/>
          <w:lang w:val="zh-TW"/>
        </w:rPr>
        <w:t>的股权</w:t>
      </w:r>
      <w:r>
        <w:rPr>
          <w:rFonts w:ascii="宋体" w:hAnsi="宋体" w:cs="宋体" w:hint="eastAsia"/>
          <w:lang w:val="zh-TW" w:eastAsia="zh-TW"/>
        </w:rPr>
        <w:t>确权</w:t>
      </w:r>
      <w:r w:rsidRPr="00025429">
        <w:rPr>
          <w:rFonts w:ascii="宋体" w:hAnsi="宋体" w:cs="宋体" w:hint="eastAsia"/>
          <w:lang w:val="zh-TW" w:eastAsia="zh-TW"/>
        </w:rPr>
        <w:t>事宜。该被授权人为办理上述事项所签署</w:t>
      </w:r>
      <w:r>
        <w:rPr>
          <w:rFonts w:ascii="宋体" w:hAnsi="宋体" w:cs="宋体" w:hint="eastAsia"/>
          <w:lang w:val="zh-TW"/>
        </w:rPr>
        <w:t>、</w:t>
      </w:r>
      <w:r w:rsidRPr="00025429">
        <w:rPr>
          <w:rFonts w:ascii="宋体" w:hAnsi="宋体" w:cs="宋体" w:hint="eastAsia"/>
          <w:lang w:val="zh-TW" w:eastAsia="zh-TW"/>
        </w:rPr>
        <w:t>接收的一切文件</w:t>
      </w:r>
      <w:r>
        <w:rPr>
          <w:rFonts w:ascii="宋体" w:hAnsi="宋体" w:cs="宋体" w:hint="eastAsia"/>
          <w:lang w:val="zh-TW"/>
        </w:rPr>
        <w:t>和</w:t>
      </w:r>
      <w:r>
        <w:rPr>
          <w:rFonts w:ascii="宋体" w:hAnsi="宋体" w:cs="宋体" w:hint="eastAsia"/>
          <w:lang w:val="zh-TW" w:eastAsia="zh-TW"/>
        </w:rPr>
        <w:t>实施的行为</w:t>
      </w:r>
      <w:r w:rsidRPr="00025429">
        <w:rPr>
          <w:rFonts w:ascii="宋体" w:hAnsi="宋体" w:cs="宋体" w:hint="eastAsia"/>
          <w:lang w:val="zh-TW" w:eastAsia="zh-TW"/>
        </w:rPr>
        <w:t>本单位均予以承认，由此产生的任何法律</w:t>
      </w:r>
      <w:r>
        <w:rPr>
          <w:rFonts w:ascii="宋体" w:hAnsi="宋体" w:cs="宋体" w:hint="eastAsia"/>
          <w:lang w:val="zh-TW"/>
        </w:rPr>
        <w:t>后果和</w:t>
      </w:r>
      <w:r w:rsidRPr="00025429">
        <w:rPr>
          <w:rFonts w:ascii="宋体" w:hAnsi="宋体" w:cs="宋体" w:hint="eastAsia"/>
          <w:lang w:val="zh-TW" w:eastAsia="zh-TW"/>
        </w:rPr>
        <w:t>责任均由本单位承担。授权委托期限自</w:t>
      </w:r>
      <w:r>
        <w:rPr>
          <w:rFonts w:ascii="宋体" w:hAnsi="宋体" w:cs="宋体" w:hint="eastAsia"/>
          <w:lang w:val="zh-TW"/>
        </w:rPr>
        <w:t>本授权委托书</w:t>
      </w:r>
      <w:r w:rsidRPr="00025429">
        <w:rPr>
          <w:rFonts w:ascii="宋体" w:hAnsi="宋体" w:cs="宋体" w:hint="eastAsia"/>
          <w:lang w:val="zh-TW" w:eastAsia="zh-TW"/>
        </w:rPr>
        <w:t>签署之日起至上述事项办妥</w:t>
      </w:r>
      <w:r>
        <w:rPr>
          <w:rFonts w:ascii="宋体" w:hAnsi="宋体" w:cs="宋体" w:hint="eastAsia"/>
          <w:lang w:val="zh-TW"/>
        </w:rPr>
        <w:t>之日</w:t>
      </w:r>
      <w:r w:rsidRPr="00025429">
        <w:rPr>
          <w:rFonts w:ascii="宋体" w:hAnsi="宋体" w:cs="宋体" w:hint="eastAsia"/>
          <w:lang w:val="zh-TW" w:eastAsia="zh-TW"/>
        </w:rPr>
        <w:t>止。</w:t>
      </w:r>
    </w:p>
    <w:p w:rsidR="00911FB5" w:rsidRPr="00025429" w:rsidRDefault="00911FB5" w:rsidP="00C51AE2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460" w:lineRule="exact"/>
        <w:ind w:firstLine="480"/>
        <w:rPr>
          <w:rFonts w:ascii="Times New Roman" w:eastAsia="Times New Roman" w:hAnsi="Times New Roman" w:cs="Times New Roman"/>
        </w:rPr>
      </w:pPr>
      <w:r w:rsidRPr="00025429">
        <w:rPr>
          <w:rFonts w:ascii="宋体" w:hAnsi="宋体" w:cs="宋体" w:hint="eastAsia"/>
          <w:lang w:val="zh-TW" w:eastAsia="zh-TW"/>
        </w:rPr>
        <w:t>被授权人的具体情况如下：</w:t>
      </w:r>
    </w:p>
    <w:tbl>
      <w:tblPr>
        <w:tblpPr w:leftFromText="180" w:rightFromText="180" w:vertAnchor="page" w:horzAnchor="margin" w:tblpY="6133"/>
        <w:tblW w:w="845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732"/>
        <w:gridCol w:w="2877"/>
        <w:gridCol w:w="1278"/>
        <w:gridCol w:w="2569"/>
      </w:tblGrid>
      <w:tr w:rsidR="00911FB5" w:rsidRPr="00025429" w:rsidTr="00D04D01">
        <w:trPr>
          <w:trHeight w:val="639"/>
        </w:trPr>
        <w:tc>
          <w:tcPr>
            <w:tcW w:w="173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11FB5" w:rsidRPr="00D04D01" w:rsidRDefault="00911FB5" w:rsidP="00D04D01">
            <w:pPr>
              <w:pStyle w:val="A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460" w:lineRule="exact"/>
            </w:pPr>
            <w:r w:rsidRPr="00D04D01">
              <w:rPr>
                <w:rFonts w:ascii="宋体" w:hAnsi="宋体" w:cs="宋体" w:hint="eastAsia"/>
                <w:sz w:val="24"/>
                <w:szCs w:val="24"/>
                <w:lang w:val="zh-TW" w:eastAsia="zh-TW"/>
              </w:rPr>
              <w:t>姓名</w:t>
            </w:r>
          </w:p>
        </w:tc>
        <w:tc>
          <w:tcPr>
            <w:tcW w:w="287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FB5" w:rsidRPr="00D04D01" w:rsidRDefault="00911FB5" w:rsidP="00D04D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</w:pPr>
          </w:p>
        </w:tc>
        <w:tc>
          <w:tcPr>
            <w:tcW w:w="127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FB5" w:rsidRPr="00D04D01" w:rsidRDefault="00911FB5" w:rsidP="00D04D01">
            <w:pPr>
              <w:pStyle w:val="A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460" w:lineRule="exact"/>
            </w:pPr>
            <w:r w:rsidRPr="00D04D01">
              <w:rPr>
                <w:rFonts w:ascii="宋体" w:hAnsi="宋体" w:cs="宋体" w:hint="eastAsia"/>
                <w:sz w:val="24"/>
                <w:szCs w:val="24"/>
                <w:lang w:val="zh-TW" w:eastAsia="zh-TW"/>
              </w:rPr>
              <w:t>职务</w:t>
            </w:r>
          </w:p>
        </w:tc>
        <w:tc>
          <w:tcPr>
            <w:tcW w:w="256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911FB5" w:rsidRPr="00D04D01" w:rsidRDefault="00911FB5" w:rsidP="00D04D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</w:pPr>
          </w:p>
        </w:tc>
      </w:tr>
      <w:tr w:rsidR="00911FB5" w:rsidRPr="00025429" w:rsidTr="00D04D01">
        <w:trPr>
          <w:trHeight w:val="744"/>
        </w:trPr>
        <w:tc>
          <w:tcPr>
            <w:tcW w:w="173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11FB5" w:rsidRPr="00D04D01" w:rsidRDefault="00911FB5" w:rsidP="00D04D01">
            <w:pPr>
              <w:pStyle w:val="A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460" w:lineRule="exact"/>
            </w:pPr>
            <w:r w:rsidRPr="00D04D01">
              <w:rPr>
                <w:rFonts w:ascii="宋体" w:hAnsi="宋体" w:cs="宋体" w:hint="eastAsia"/>
                <w:sz w:val="24"/>
                <w:szCs w:val="24"/>
                <w:lang w:val="zh-TW" w:eastAsia="zh-TW"/>
              </w:rPr>
              <w:t>身份证号码</w:t>
            </w:r>
          </w:p>
        </w:tc>
        <w:tc>
          <w:tcPr>
            <w:tcW w:w="2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FB5" w:rsidRPr="00D04D01" w:rsidRDefault="00911FB5" w:rsidP="00D04D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lang w:eastAsia="zh-CN"/>
              </w:rPr>
            </w:pP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FB5" w:rsidRPr="00D04D01" w:rsidRDefault="00911FB5" w:rsidP="00D04D01">
            <w:pPr>
              <w:pStyle w:val="A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460" w:lineRule="exact"/>
            </w:pPr>
            <w:r w:rsidRPr="00D04D01">
              <w:rPr>
                <w:rFonts w:ascii="宋体" w:hAnsi="宋体" w:cs="宋体" w:hint="eastAsia"/>
                <w:sz w:val="24"/>
                <w:szCs w:val="24"/>
                <w:lang w:val="zh-TW" w:eastAsia="zh-TW"/>
              </w:rPr>
              <w:t>电子邮箱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911FB5" w:rsidRPr="00D04D01" w:rsidRDefault="00911FB5" w:rsidP="00D04D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</w:pPr>
          </w:p>
        </w:tc>
      </w:tr>
      <w:tr w:rsidR="00911FB5" w:rsidRPr="00025429" w:rsidTr="00D04D01">
        <w:trPr>
          <w:trHeight w:val="630"/>
        </w:trPr>
        <w:tc>
          <w:tcPr>
            <w:tcW w:w="173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11FB5" w:rsidRPr="00D04D01" w:rsidRDefault="00911FB5" w:rsidP="00D04D01">
            <w:pPr>
              <w:pStyle w:val="A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460" w:lineRule="exact"/>
            </w:pPr>
            <w:r w:rsidRPr="00D04D01">
              <w:rPr>
                <w:rFonts w:ascii="宋体" w:hAnsi="宋体" w:cs="宋体" w:hint="eastAsia"/>
                <w:sz w:val="24"/>
                <w:szCs w:val="24"/>
                <w:lang w:val="zh-TW" w:eastAsia="zh-TW"/>
              </w:rPr>
              <w:t>固定电话</w:t>
            </w:r>
          </w:p>
        </w:tc>
        <w:tc>
          <w:tcPr>
            <w:tcW w:w="2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FB5" w:rsidRPr="00D04D01" w:rsidRDefault="00911FB5" w:rsidP="00D04D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</w:pP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FB5" w:rsidRPr="00D04D01" w:rsidRDefault="00911FB5" w:rsidP="00D04D01">
            <w:pPr>
              <w:pStyle w:val="A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460" w:lineRule="exact"/>
            </w:pPr>
            <w:r w:rsidRPr="00D04D01">
              <w:rPr>
                <w:rFonts w:ascii="宋体" w:hAnsi="宋体" w:cs="宋体" w:hint="eastAsia"/>
                <w:sz w:val="24"/>
                <w:szCs w:val="24"/>
                <w:lang w:val="zh-TW" w:eastAsia="zh-TW"/>
              </w:rPr>
              <w:t>移动电话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911FB5" w:rsidRPr="00D04D01" w:rsidRDefault="00911FB5" w:rsidP="00D04D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</w:pPr>
          </w:p>
        </w:tc>
      </w:tr>
      <w:tr w:rsidR="00911FB5" w:rsidRPr="00025429" w:rsidTr="00D04D01">
        <w:trPr>
          <w:trHeight w:val="655"/>
        </w:trPr>
        <w:tc>
          <w:tcPr>
            <w:tcW w:w="173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11FB5" w:rsidRPr="00D04D01" w:rsidRDefault="00911FB5" w:rsidP="00D04D01">
            <w:pPr>
              <w:pStyle w:val="A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460" w:lineRule="exact"/>
            </w:pPr>
            <w:r w:rsidRPr="00D04D01">
              <w:rPr>
                <w:rFonts w:ascii="宋体" w:hAnsi="宋体" w:cs="宋体" w:hint="eastAsia"/>
                <w:sz w:val="24"/>
                <w:szCs w:val="24"/>
                <w:lang w:val="zh-TW" w:eastAsia="zh-TW"/>
              </w:rPr>
              <w:t>通讯地址</w:t>
            </w:r>
          </w:p>
        </w:tc>
        <w:tc>
          <w:tcPr>
            <w:tcW w:w="67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911FB5" w:rsidRPr="00D04D01" w:rsidRDefault="00911FB5" w:rsidP="00D04D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</w:pPr>
          </w:p>
        </w:tc>
      </w:tr>
    </w:tbl>
    <w:p w:rsidR="00911FB5" w:rsidRPr="00025429" w:rsidRDefault="00911FB5" w:rsidP="00C51AE2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480"/>
        <w:rPr>
          <w:rFonts w:ascii="Times New Roman" w:hAnsi="Times New Roman" w:cs="Times New Roman"/>
        </w:rPr>
      </w:pPr>
    </w:p>
    <w:p w:rsidR="00911FB5" w:rsidRPr="00025429" w:rsidRDefault="00911FB5" w:rsidP="00C51AE2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460" w:lineRule="exact"/>
        <w:ind w:firstLine="480"/>
        <w:rPr>
          <w:rFonts w:ascii="Times New Roman" w:hAnsi="Times New Roman" w:cs="Times New Roman"/>
          <w:sz w:val="24"/>
          <w:szCs w:val="24"/>
        </w:rPr>
      </w:pPr>
    </w:p>
    <w:p w:rsidR="00911FB5" w:rsidRPr="00025429" w:rsidRDefault="00911FB5" w:rsidP="00C51AE2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460" w:lineRule="exact"/>
        <w:ind w:firstLine="480"/>
        <w:rPr>
          <w:rFonts w:ascii="Times New Roman" w:hAnsi="Times New Roman" w:cs="Times New Roman"/>
          <w:sz w:val="24"/>
          <w:szCs w:val="24"/>
        </w:rPr>
      </w:pPr>
    </w:p>
    <w:p w:rsidR="00911FB5" w:rsidRPr="00025429" w:rsidRDefault="00911FB5" w:rsidP="003E05CD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460" w:lineRule="exact"/>
        <w:jc w:val="left"/>
        <w:rPr>
          <w:rFonts w:ascii="宋体" w:hAnsi="宋体" w:cs="宋体"/>
          <w:sz w:val="24"/>
          <w:szCs w:val="24"/>
          <w:lang w:val="zh-TW" w:eastAsia="zh-TW"/>
        </w:rPr>
      </w:pPr>
      <w:r w:rsidRPr="00025429">
        <w:rPr>
          <w:rFonts w:ascii="宋体" w:hAnsi="宋体" w:cs="宋体" w:hint="eastAsia"/>
          <w:sz w:val="24"/>
          <w:szCs w:val="24"/>
          <w:lang w:val="zh-TW" w:eastAsia="zh-TW"/>
        </w:rPr>
        <w:t>授权单位（盖章）：</w:t>
      </w:r>
      <w:r w:rsidRPr="00025429">
        <w:rPr>
          <w:rFonts w:ascii="宋体" w:hAnsi="宋体" w:cs="宋体"/>
          <w:sz w:val="24"/>
          <w:szCs w:val="24"/>
          <w:lang w:val="zh-TW"/>
        </w:rPr>
        <w:t xml:space="preserve">                </w:t>
      </w:r>
      <w:r w:rsidRPr="00025429">
        <w:rPr>
          <w:rFonts w:ascii="宋体" w:hAnsi="宋体" w:cs="宋体" w:hint="eastAsia"/>
          <w:sz w:val="24"/>
          <w:szCs w:val="24"/>
          <w:lang w:val="zh-TW" w:eastAsia="zh-TW"/>
        </w:rPr>
        <w:t>法定代表人（签字）：</w:t>
      </w:r>
    </w:p>
    <w:p w:rsidR="00911FB5" w:rsidRPr="00025429" w:rsidRDefault="00911FB5" w:rsidP="00C51AE2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460" w:lineRule="exact"/>
        <w:jc w:val="left"/>
        <w:rPr>
          <w:rFonts w:ascii="宋体" w:hAnsi="宋体" w:cs="宋体"/>
          <w:sz w:val="24"/>
          <w:szCs w:val="24"/>
          <w:lang w:val="zh-TW" w:eastAsia="zh-TW"/>
        </w:rPr>
      </w:pPr>
    </w:p>
    <w:p w:rsidR="00911FB5" w:rsidRPr="00025429" w:rsidRDefault="00911FB5" w:rsidP="00C51AE2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460" w:lineRule="exact"/>
        <w:rPr>
          <w:rFonts w:ascii="宋体" w:hAnsi="宋体" w:cs="宋体"/>
          <w:sz w:val="24"/>
          <w:szCs w:val="24"/>
          <w:lang w:val="zh-TW"/>
        </w:rPr>
      </w:pPr>
      <w:r w:rsidRPr="00025429">
        <w:rPr>
          <w:rFonts w:ascii="宋体" w:hAnsi="宋体" w:cs="宋体" w:hint="eastAsia"/>
          <w:sz w:val="24"/>
          <w:szCs w:val="24"/>
          <w:lang w:val="zh-TW" w:eastAsia="zh-TW"/>
        </w:rPr>
        <w:t>被授权人（签字）</w:t>
      </w:r>
    </w:p>
    <w:p w:rsidR="00911FB5" w:rsidRPr="00025429" w:rsidRDefault="00911FB5" w:rsidP="00C51AE2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460" w:lineRule="exact"/>
        <w:rPr>
          <w:rFonts w:ascii="宋体" w:hAnsi="宋体" w:cs="宋体"/>
          <w:sz w:val="24"/>
          <w:szCs w:val="24"/>
          <w:lang w:val="zh-TW"/>
        </w:rPr>
      </w:pPr>
    </w:p>
    <w:p w:rsidR="00911FB5" w:rsidRDefault="00911FB5" w:rsidP="00D52A75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460" w:lineRule="exact"/>
        <w:ind w:firstLineChars="1650" w:firstLine="31680"/>
        <w:rPr>
          <w:rFonts w:ascii="宋体" w:hAnsi="宋体" w:cs="宋体"/>
          <w:sz w:val="24"/>
          <w:szCs w:val="24"/>
          <w:lang w:val="zh-TW"/>
        </w:rPr>
      </w:pPr>
      <w:r w:rsidRPr="00025429">
        <w:rPr>
          <w:rFonts w:ascii="宋体" w:hAnsi="宋体" w:cs="宋体" w:hint="eastAsia"/>
          <w:sz w:val="24"/>
          <w:szCs w:val="24"/>
          <w:lang w:val="zh-TW" w:eastAsia="zh-TW"/>
        </w:rPr>
        <w:t>授权日期：</w:t>
      </w:r>
      <w:r>
        <w:rPr>
          <w:rFonts w:ascii="宋体" w:hAnsi="宋体" w:cs="宋体"/>
          <w:sz w:val="24"/>
          <w:szCs w:val="24"/>
          <w:lang w:val="zh-TW"/>
        </w:rPr>
        <w:t xml:space="preserve">    </w:t>
      </w:r>
      <w:r w:rsidRPr="00025429">
        <w:rPr>
          <w:rFonts w:ascii="宋体" w:hAnsi="宋体" w:cs="宋体" w:hint="eastAsia"/>
          <w:sz w:val="24"/>
          <w:szCs w:val="24"/>
          <w:lang w:val="zh-TW" w:eastAsia="zh-TW"/>
        </w:rPr>
        <w:t>年</w:t>
      </w:r>
      <w:r w:rsidRPr="00025429">
        <w:rPr>
          <w:rFonts w:ascii="宋体" w:hAnsi="宋体" w:cs="宋体"/>
          <w:sz w:val="24"/>
          <w:szCs w:val="24"/>
          <w:lang w:val="zh-TW" w:eastAsia="zh-TW"/>
        </w:rPr>
        <w:t xml:space="preserve">   </w:t>
      </w:r>
      <w:r w:rsidRPr="00025429">
        <w:rPr>
          <w:rFonts w:ascii="宋体" w:hAnsi="宋体" w:cs="宋体" w:hint="eastAsia"/>
          <w:sz w:val="24"/>
          <w:szCs w:val="24"/>
          <w:lang w:val="zh-TW" w:eastAsia="zh-TW"/>
        </w:rPr>
        <w:t>月</w:t>
      </w:r>
      <w:r w:rsidRPr="00025429">
        <w:rPr>
          <w:rFonts w:ascii="宋体" w:hAnsi="宋体" w:cs="宋体"/>
          <w:sz w:val="24"/>
          <w:szCs w:val="24"/>
          <w:lang w:val="zh-TW" w:eastAsia="zh-TW"/>
        </w:rPr>
        <w:t xml:space="preserve">   </w:t>
      </w:r>
      <w:r w:rsidRPr="00025429">
        <w:rPr>
          <w:rFonts w:ascii="宋体" w:hAnsi="宋体" w:cs="宋体" w:hint="eastAsia"/>
          <w:sz w:val="24"/>
          <w:szCs w:val="24"/>
          <w:lang w:val="zh-TW" w:eastAsia="zh-TW"/>
        </w:rPr>
        <w:t>日</w:t>
      </w:r>
    </w:p>
    <w:p w:rsidR="00911FB5" w:rsidRDefault="00911FB5" w:rsidP="006A3E9A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460" w:lineRule="exact"/>
        <w:rPr>
          <w:rFonts w:ascii="宋体" w:hAnsi="宋体" w:cs="宋体"/>
          <w:sz w:val="24"/>
          <w:szCs w:val="24"/>
          <w:lang w:val="zh-TW"/>
        </w:rPr>
      </w:pPr>
    </w:p>
    <w:p w:rsidR="00911FB5" w:rsidRPr="00025429" w:rsidRDefault="00911FB5" w:rsidP="009C05BE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460" w:lineRule="exact"/>
        <w:rPr>
          <w:rFonts w:ascii="宋体" w:hAnsi="宋体" w:cs="宋体"/>
          <w:sz w:val="24"/>
          <w:szCs w:val="24"/>
          <w:lang w:val="zh-TW"/>
        </w:rPr>
      </w:pPr>
      <w:r>
        <w:rPr>
          <w:rFonts w:ascii="宋体" w:hAnsi="宋体" w:cs="宋体" w:hint="eastAsia"/>
          <w:sz w:val="24"/>
          <w:szCs w:val="24"/>
          <w:lang w:val="zh-TW"/>
        </w:rPr>
        <w:t>附：法定代表人身份证复印件、</w:t>
      </w:r>
      <w:r w:rsidRPr="00025429">
        <w:rPr>
          <w:rFonts w:ascii="宋体" w:hAnsi="宋体" w:cs="宋体" w:hint="eastAsia"/>
          <w:sz w:val="24"/>
          <w:szCs w:val="24"/>
          <w:lang w:val="zh-TW" w:eastAsia="zh-TW"/>
        </w:rPr>
        <w:t>被授权人身份证复印件</w:t>
      </w:r>
      <w:r>
        <w:rPr>
          <w:rFonts w:ascii="宋体" w:hAnsi="宋体" w:cs="宋体" w:hint="eastAsia"/>
          <w:sz w:val="24"/>
          <w:szCs w:val="24"/>
          <w:lang w:val="zh-TW"/>
        </w:rPr>
        <w:t>。</w:t>
      </w:r>
    </w:p>
    <w:p w:rsidR="00911FB5" w:rsidRPr="009C05BE" w:rsidRDefault="00911FB5" w:rsidP="009C05BE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460" w:lineRule="exact"/>
        <w:rPr>
          <w:rFonts w:ascii="宋体" w:hAnsi="宋体" w:cs="宋体"/>
          <w:sz w:val="24"/>
          <w:szCs w:val="24"/>
          <w:lang w:val="zh-TW"/>
        </w:rPr>
      </w:pPr>
      <w:r w:rsidRPr="009C05BE">
        <w:rPr>
          <w:rFonts w:ascii="宋体" w:hAnsi="宋体" w:cs="宋体" w:hint="eastAsia"/>
          <w:sz w:val="24"/>
          <w:szCs w:val="24"/>
          <w:lang w:val="zh-TW"/>
        </w:rPr>
        <w:t>注意：本授权委托书及所附法定代表人身份证复印件、被授权人身份证复印件</w:t>
      </w:r>
      <w:r w:rsidRPr="009C05BE">
        <w:rPr>
          <w:rFonts w:ascii="宋体" w:hAnsi="宋体" w:cs="宋体" w:hint="eastAsia"/>
          <w:b/>
          <w:sz w:val="24"/>
          <w:szCs w:val="24"/>
          <w:lang w:val="zh-TW"/>
        </w:rPr>
        <w:t>每页均需盖单位公章</w:t>
      </w:r>
      <w:r>
        <w:rPr>
          <w:rFonts w:ascii="宋体" w:hAnsi="宋体" w:cs="宋体" w:hint="eastAsia"/>
          <w:sz w:val="24"/>
          <w:szCs w:val="24"/>
          <w:lang w:val="zh-TW"/>
        </w:rPr>
        <w:t>；</w:t>
      </w:r>
      <w:r>
        <w:rPr>
          <w:rFonts w:ascii="宋体" w:hAnsi="宋体" w:cs="宋体" w:hint="eastAsia"/>
          <w:b/>
          <w:sz w:val="24"/>
          <w:szCs w:val="24"/>
          <w:lang w:val="zh-TW"/>
        </w:rPr>
        <w:t>身份证正反面须复印在一张纸上；身份证复印件须有本人签字。</w:t>
      </w:r>
    </w:p>
    <w:sectPr w:rsidR="00911FB5" w:rsidRPr="009C05BE" w:rsidSect="00D34D96">
      <w:pgSz w:w="11900" w:h="16840"/>
      <w:pgMar w:top="1440" w:right="1800" w:bottom="1440" w:left="1800" w:header="851" w:footer="992" w:gutter="0"/>
      <w:cols w:space="720"/>
      <w:rtlGutter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1FB5" w:rsidRDefault="00911FB5" w:rsidP="004C4D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separator/>
      </w:r>
    </w:p>
  </w:endnote>
  <w:endnote w:type="continuationSeparator" w:id="1">
    <w:p w:rsidR="00911FB5" w:rsidRDefault="00911FB5" w:rsidP="004C4D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1FB5" w:rsidRDefault="00911FB5" w:rsidP="004C4D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separator/>
      </w:r>
    </w:p>
  </w:footnote>
  <w:footnote w:type="continuationSeparator" w:id="1">
    <w:p w:rsidR="00911FB5" w:rsidRDefault="00911FB5" w:rsidP="004C4D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EA35A3"/>
    <w:multiLevelType w:val="multilevel"/>
    <w:tmpl w:val="59EA35A3"/>
    <w:lvl w:ilvl="0">
      <w:start w:val="1"/>
      <w:numFmt w:val="lowerLetter"/>
      <w:lvlText w:val="%1."/>
      <w:lvlJc w:val="left"/>
      <w:pPr>
        <w:tabs>
          <w:tab w:val="num" w:pos="1770"/>
        </w:tabs>
        <w:ind w:left="1770" w:hanging="51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2040"/>
        </w:tabs>
        <w:ind w:left="2040" w:hanging="360"/>
      </w:pPr>
      <w:rPr>
        <w:rFonts w:ascii="Times New Roman" w:eastAsia="楷体_GB2312" w:hAnsi="Times New Roman" w:cs="Times New Roman"/>
      </w:rPr>
    </w:lvl>
    <w:lvl w:ilvl="2">
      <w:start w:val="14"/>
      <w:numFmt w:val="decimal"/>
      <w:lvlText w:val="%3．"/>
      <w:lvlJc w:val="left"/>
      <w:pPr>
        <w:tabs>
          <w:tab w:val="num" w:pos="2580"/>
        </w:tabs>
        <w:ind w:left="2580" w:hanging="4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200"/>
        </w:tabs>
        <w:ind w:left="420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4620"/>
        </w:tabs>
        <w:ind w:left="462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040"/>
        </w:tabs>
        <w:ind w:left="5040" w:hanging="420"/>
      </w:pPr>
      <w:rPr>
        <w:rFonts w:cs="Times New Roman"/>
      </w:rPr>
    </w:lvl>
  </w:abstractNum>
  <w:abstractNum w:abstractNumId="1">
    <w:nsid w:val="7DFC6FE4"/>
    <w:multiLevelType w:val="multilevel"/>
    <w:tmpl w:val="7DFC6FE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2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4D58"/>
    <w:rsid w:val="00025429"/>
    <w:rsid w:val="000259E7"/>
    <w:rsid w:val="0002754C"/>
    <w:rsid w:val="00037E3A"/>
    <w:rsid w:val="00064788"/>
    <w:rsid w:val="00074865"/>
    <w:rsid w:val="0007492D"/>
    <w:rsid w:val="00074DAB"/>
    <w:rsid w:val="00093CD3"/>
    <w:rsid w:val="00097340"/>
    <w:rsid w:val="000A4AF0"/>
    <w:rsid w:val="000C4B48"/>
    <w:rsid w:val="000F656D"/>
    <w:rsid w:val="00111FA0"/>
    <w:rsid w:val="001224AB"/>
    <w:rsid w:val="00167C15"/>
    <w:rsid w:val="001720C9"/>
    <w:rsid w:val="001747C4"/>
    <w:rsid w:val="00176F11"/>
    <w:rsid w:val="001A04B1"/>
    <w:rsid w:val="001A732E"/>
    <w:rsid w:val="001E5058"/>
    <w:rsid w:val="001F58AD"/>
    <w:rsid w:val="00201547"/>
    <w:rsid w:val="002123C0"/>
    <w:rsid w:val="00220A3B"/>
    <w:rsid w:val="002666E7"/>
    <w:rsid w:val="00294CE3"/>
    <w:rsid w:val="002A1BD8"/>
    <w:rsid w:val="002A44BA"/>
    <w:rsid w:val="002C4C7D"/>
    <w:rsid w:val="002E21A0"/>
    <w:rsid w:val="0032503B"/>
    <w:rsid w:val="003310C8"/>
    <w:rsid w:val="003402A9"/>
    <w:rsid w:val="00347850"/>
    <w:rsid w:val="00366205"/>
    <w:rsid w:val="00370D79"/>
    <w:rsid w:val="00397010"/>
    <w:rsid w:val="003A74A2"/>
    <w:rsid w:val="003B00EF"/>
    <w:rsid w:val="003C7B3E"/>
    <w:rsid w:val="003E05CD"/>
    <w:rsid w:val="003E3892"/>
    <w:rsid w:val="004062CA"/>
    <w:rsid w:val="0041732B"/>
    <w:rsid w:val="004745F1"/>
    <w:rsid w:val="00492FD2"/>
    <w:rsid w:val="00496C24"/>
    <w:rsid w:val="004C04E9"/>
    <w:rsid w:val="004C4D58"/>
    <w:rsid w:val="004F0F66"/>
    <w:rsid w:val="0050416E"/>
    <w:rsid w:val="0053798C"/>
    <w:rsid w:val="00546118"/>
    <w:rsid w:val="0054614F"/>
    <w:rsid w:val="00546B77"/>
    <w:rsid w:val="005479CC"/>
    <w:rsid w:val="00555386"/>
    <w:rsid w:val="00572094"/>
    <w:rsid w:val="0057341E"/>
    <w:rsid w:val="00575C54"/>
    <w:rsid w:val="005929D3"/>
    <w:rsid w:val="005B0219"/>
    <w:rsid w:val="005B4B65"/>
    <w:rsid w:val="005B73B2"/>
    <w:rsid w:val="005C39BA"/>
    <w:rsid w:val="005F4175"/>
    <w:rsid w:val="00646515"/>
    <w:rsid w:val="00665700"/>
    <w:rsid w:val="0067747C"/>
    <w:rsid w:val="00687895"/>
    <w:rsid w:val="006A00A2"/>
    <w:rsid w:val="006A3B62"/>
    <w:rsid w:val="006A3E9A"/>
    <w:rsid w:val="006B7F85"/>
    <w:rsid w:val="006D4FAD"/>
    <w:rsid w:val="006D5B72"/>
    <w:rsid w:val="006D61F4"/>
    <w:rsid w:val="006E2444"/>
    <w:rsid w:val="006F197F"/>
    <w:rsid w:val="006F26EA"/>
    <w:rsid w:val="00727C18"/>
    <w:rsid w:val="00756921"/>
    <w:rsid w:val="007575A9"/>
    <w:rsid w:val="007959DC"/>
    <w:rsid w:val="007B230B"/>
    <w:rsid w:val="007C4BB2"/>
    <w:rsid w:val="007D0637"/>
    <w:rsid w:val="007E1852"/>
    <w:rsid w:val="007F49AD"/>
    <w:rsid w:val="00802C4D"/>
    <w:rsid w:val="00824FA1"/>
    <w:rsid w:val="0087122B"/>
    <w:rsid w:val="00872944"/>
    <w:rsid w:val="008804E3"/>
    <w:rsid w:val="00880BCC"/>
    <w:rsid w:val="00881D21"/>
    <w:rsid w:val="008A1F37"/>
    <w:rsid w:val="008C2D97"/>
    <w:rsid w:val="0090772B"/>
    <w:rsid w:val="00911FB5"/>
    <w:rsid w:val="00913546"/>
    <w:rsid w:val="0094426A"/>
    <w:rsid w:val="009662B4"/>
    <w:rsid w:val="0098534C"/>
    <w:rsid w:val="009C05BE"/>
    <w:rsid w:val="009D5666"/>
    <w:rsid w:val="009D67D3"/>
    <w:rsid w:val="009F4F25"/>
    <w:rsid w:val="00A45CA3"/>
    <w:rsid w:val="00AB6BA1"/>
    <w:rsid w:val="00AC6CFD"/>
    <w:rsid w:val="00AE1984"/>
    <w:rsid w:val="00B1203D"/>
    <w:rsid w:val="00B208DB"/>
    <w:rsid w:val="00B23DBB"/>
    <w:rsid w:val="00B24381"/>
    <w:rsid w:val="00B4106E"/>
    <w:rsid w:val="00B6753A"/>
    <w:rsid w:val="00B7338E"/>
    <w:rsid w:val="00B846C4"/>
    <w:rsid w:val="00B86000"/>
    <w:rsid w:val="00BA7186"/>
    <w:rsid w:val="00BB0693"/>
    <w:rsid w:val="00BF75C1"/>
    <w:rsid w:val="00C14C6E"/>
    <w:rsid w:val="00C152E8"/>
    <w:rsid w:val="00C204A2"/>
    <w:rsid w:val="00C2777F"/>
    <w:rsid w:val="00C32E21"/>
    <w:rsid w:val="00C45A58"/>
    <w:rsid w:val="00C51AE2"/>
    <w:rsid w:val="00C76789"/>
    <w:rsid w:val="00C939BD"/>
    <w:rsid w:val="00CA69F4"/>
    <w:rsid w:val="00CB25CD"/>
    <w:rsid w:val="00CC4634"/>
    <w:rsid w:val="00CD7778"/>
    <w:rsid w:val="00CE1722"/>
    <w:rsid w:val="00D007BC"/>
    <w:rsid w:val="00D04D01"/>
    <w:rsid w:val="00D151C3"/>
    <w:rsid w:val="00D23B7F"/>
    <w:rsid w:val="00D25402"/>
    <w:rsid w:val="00D34D96"/>
    <w:rsid w:val="00D37FEE"/>
    <w:rsid w:val="00D435D9"/>
    <w:rsid w:val="00D45CF8"/>
    <w:rsid w:val="00D52A75"/>
    <w:rsid w:val="00D5354A"/>
    <w:rsid w:val="00D64086"/>
    <w:rsid w:val="00D66F6C"/>
    <w:rsid w:val="00D75B14"/>
    <w:rsid w:val="00D80827"/>
    <w:rsid w:val="00D824F8"/>
    <w:rsid w:val="00DB04AF"/>
    <w:rsid w:val="00DE1111"/>
    <w:rsid w:val="00DE5FAE"/>
    <w:rsid w:val="00E01319"/>
    <w:rsid w:val="00E059CD"/>
    <w:rsid w:val="00E0716F"/>
    <w:rsid w:val="00E118A6"/>
    <w:rsid w:val="00E22126"/>
    <w:rsid w:val="00E53626"/>
    <w:rsid w:val="00E573EE"/>
    <w:rsid w:val="00E6267A"/>
    <w:rsid w:val="00E70F68"/>
    <w:rsid w:val="00E80563"/>
    <w:rsid w:val="00E822D8"/>
    <w:rsid w:val="00ED532E"/>
    <w:rsid w:val="00EE1688"/>
    <w:rsid w:val="00EE511D"/>
    <w:rsid w:val="00F03AB6"/>
    <w:rsid w:val="00F40E1E"/>
    <w:rsid w:val="00F46763"/>
    <w:rsid w:val="00F815F7"/>
    <w:rsid w:val="00F900EC"/>
    <w:rsid w:val="00F960CD"/>
    <w:rsid w:val="00FA5D10"/>
    <w:rsid w:val="00FE3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D58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color w:val="000000"/>
      <w:kern w:val="0"/>
      <w:sz w:val="24"/>
      <w:szCs w:val="24"/>
      <w:u w:color="000000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4C4D58"/>
    <w:rPr>
      <w:rFonts w:cs="Times New Roman"/>
      <w:u w:val="single"/>
    </w:rPr>
  </w:style>
  <w:style w:type="table" w:customStyle="1" w:styleId="TableNormal1">
    <w:name w:val="Table Normal1"/>
    <w:uiPriority w:val="99"/>
    <w:rsid w:val="004C4D58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kern w:val="0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">
    <w:name w:val="页眉与页脚"/>
    <w:uiPriority w:val="99"/>
    <w:rsid w:val="004C4D58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" w:hAnsi="Arial Unicode MS" w:cs="Arial Unicode MS"/>
      <w:color w:val="000000"/>
      <w:kern w:val="0"/>
      <w:sz w:val="24"/>
      <w:szCs w:val="24"/>
    </w:rPr>
  </w:style>
  <w:style w:type="paragraph" w:customStyle="1" w:styleId="A0">
    <w:name w:val="正文 A"/>
    <w:uiPriority w:val="99"/>
    <w:rsid w:val="004C4D58"/>
    <w:pPr>
      <w:widowControl w:val="0"/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jc w:val="both"/>
    </w:pPr>
    <w:rPr>
      <w:rFonts w:ascii="Calibri" w:hAnsi="Calibri" w:cs="Calibri"/>
      <w:color w:val="000000"/>
      <w:szCs w:val="21"/>
      <w:u w:color="000000"/>
    </w:rPr>
  </w:style>
  <w:style w:type="paragraph" w:styleId="Header">
    <w:name w:val="header"/>
    <w:basedOn w:val="Normal"/>
    <w:link w:val="HeaderChar"/>
    <w:uiPriority w:val="99"/>
    <w:rsid w:val="003B00EF"/>
    <w:pPr>
      <w:pBdr>
        <w:top w:val="none" w:sz="0" w:space="0" w:color="auto"/>
        <w:left w:val="none" w:sz="0" w:space="0" w:color="auto"/>
        <w:bottom w:val="single" w:sz="6" w:space="1" w:color="auto"/>
        <w:right w:val="none" w:sz="0" w:space="0" w:color="auto"/>
        <w:bar w:val="none" w:sz="0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B00EF"/>
    <w:rPr>
      <w:rFonts w:eastAsia="Times New Roman" w:cs="Times New Roman"/>
      <w:color w:val="000000"/>
      <w:sz w:val="18"/>
      <w:szCs w:val="18"/>
      <w:u w:color="000000"/>
      <w:lang w:eastAsia="en-US"/>
    </w:rPr>
  </w:style>
  <w:style w:type="paragraph" w:styleId="Footer">
    <w:name w:val="footer"/>
    <w:basedOn w:val="Normal"/>
    <w:link w:val="FooterChar"/>
    <w:uiPriority w:val="99"/>
    <w:rsid w:val="003B00E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B00EF"/>
    <w:rPr>
      <w:rFonts w:eastAsia="Times New Roman" w:cs="Times New Roman"/>
      <w:color w:val="000000"/>
      <w:sz w:val="18"/>
      <w:szCs w:val="18"/>
      <w:u w:color="00000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370</TotalTime>
  <Pages>1</Pages>
  <Words>63</Words>
  <Characters>365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邳州农村商业银行财务科</cp:lastModifiedBy>
  <cp:revision>402</cp:revision>
  <dcterms:created xsi:type="dcterms:W3CDTF">2015-10-08T16:35:00Z</dcterms:created>
  <dcterms:modified xsi:type="dcterms:W3CDTF">2018-09-17T09:33:00Z</dcterms:modified>
</cp:coreProperties>
</file>