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D1D" w:rsidRDefault="00683D1D" w:rsidP="00A7613C">
      <w:pPr>
        <w:spacing w:line="2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sz w:val="28"/>
          <w:szCs w:val="28"/>
        </w:rPr>
        <w:t xml:space="preserve">1.1                                          </w:t>
      </w:r>
      <w:r>
        <w:rPr>
          <w:rFonts w:hint="eastAsia"/>
          <w:sz w:val="28"/>
          <w:szCs w:val="28"/>
        </w:rPr>
        <w:t>江苏邳州</w:t>
      </w:r>
      <w:r w:rsidRPr="001A2511">
        <w:rPr>
          <w:rFonts w:hint="eastAsia"/>
          <w:sz w:val="28"/>
          <w:szCs w:val="28"/>
        </w:rPr>
        <w:t>农村商业银行股份有限公司</w:t>
      </w:r>
    </w:p>
    <w:p w:rsidR="00683D1D" w:rsidRPr="00A7613C" w:rsidRDefault="00683D1D" w:rsidP="00FB02C3">
      <w:pPr>
        <w:spacing w:line="220" w:lineRule="atLeast"/>
        <w:jc w:val="center"/>
        <w:rPr>
          <w:b/>
          <w:sz w:val="28"/>
          <w:szCs w:val="28"/>
        </w:rPr>
      </w:pPr>
      <w:r w:rsidRPr="00A7613C">
        <w:rPr>
          <w:rFonts w:hint="eastAsia"/>
          <w:b/>
          <w:sz w:val="28"/>
          <w:szCs w:val="28"/>
        </w:rPr>
        <w:t>非自然人股东确权材料清单</w:t>
      </w:r>
    </w:p>
    <w:p w:rsidR="00683D1D" w:rsidRDefault="00683D1D" w:rsidP="00166830">
      <w:pPr>
        <w:spacing w:line="220" w:lineRule="atLeas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注意：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Pr="00166830">
        <w:rPr>
          <w:rFonts w:hint="eastAsia"/>
          <w:sz w:val="24"/>
          <w:szCs w:val="24"/>
        </w:rPr>
        <w:t>复印件均应使用</w:t>
      </w:r>
      <w:r w:rsidRPr="00166830">
        <w:rPr>
          <w:sz w:val="24"/>
          <w:szCs w:val="24"/>
        </w:rPr>
        <w:t>A4</w:t>
      </w:r>
      <w:r w:rsidRPr="00166830">
        <w:rPr>
          <w:rFonts w:hint="eastAsia"/>
          <w:sz w:val="24"/>
          <w:szCs w:val="24"/>
        </w:rPr>
        <w:t>纸并加盖单位公章；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Pr="00166830">
        <w:rPr>
          <w:rFonts w:hint="eastAsia"/>
          <w:sz w:val="24"/>
          <w:szCs w:val="24"/>
        </w:rPr>
        <w:t>同时具备两种及以上情形的，须同时提供所属各类情形所要求的文件。</w:t>
      </w:r>
    </w:p>
    <w:tbl>
      <w:tblPr>
        <w:tblW w:w="14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34"/>
        <w:gridCol w:w="1642"/>
        <w:gridCol w:w="5529"/>
        <w:gridCol w:w="4252"/>
        <w:gridCol w:w="1985"/>
      </w:tblGrid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b/>
                <w:sz w:val="24"/>
                <w:szCs w:val="24"/>
              </w:rPr>
            </w:pPr>
            <w:r w:rsidRPr="00B72E92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42" w:type="dxa"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b/>
                <w:sz w:val="24"/>
                <w:szCs w:val="24"/>
              </w:rPr>
            </w:pPr>
            <w:r w:rsidRPr="00B72E92">
              <w:rPr>
                <w:rFonts w:hint="eastAsia"/>
                <w:b/>
                <w:sz w:val="24"/>
                <w:szCs w:val="24"/>
              </w:rPr>
              <w:t>情形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72E92">
              <w:rPr>
                <w:rFonts w:hint="eastAsia"/>
                <w:b/>
                <w:sz w:val="24"/>
                <w:szCs w:val="24"/>
              </w:rPr>
              <w:t>材料名称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b/>
                <w:sz w:val="24"/>
                <w:szCs w:val="24"/>
              </w:rPr>
            </w:pPr>
            <w:r w:rsidRPr="00B72E92">
              <w:rPr>
                <w:rFonts w:hint="eastAsia"/>
                <w:b/>
                <w:sz w:val="24"/>
                <w:szCs w:val="24"/>
              </w:rPr>
              <w:t>材料形式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b/>
                <w:sz w:val="24"/>
                <w:szCs w:val="24"/>
              </w:rPr>
            </w:pPr>
            <w:r w:rsidRPr="00B72E92">
              <w:rPr>
                <w:rFonts w:hint="eastAsia"/>
                <w:b/>
                <w:sz w:val="24"/>
                <w:szCs w:val="24"/>
              </w:rPr>
              <w:t>材料份数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1</w:t>
            </w:r>
          </w:p>
        </w:tc>
        <w:tc>
          <w:tcPr>
            <w:tcW w:w="1642" w:type="dxa"/>
            <w:vMerge w:val="restart"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通常情形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股金证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营业执照</w:t>
            </w:r>
            <w:r w:rsidRPr="00B72E92">
              <w:rPr>
                <w:sz w:val="24"/>
                <w:szCs w:val="24"/>
              </w:rPr>
              <w:t>/</w:t>
            </w:r>
            <w:r w:rsidRPr="00B72E92">
              <w:rPr>
                <w:rFonts w:hint="eastAsia"/>
                <w:sz w:val="24"/>
                <w:szCs w:val="24"/>
              </w:rPr>
              <w:t>其他法人登记证书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/>
              <w:jc w:val="center"/>
            </w:pPr>
            <w:r w:rsidRPr="00B72E92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3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法定代表人身份证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/>
              <w:jc w:val="center"/>
            </w:pPr>
            <w:r w:rsidRPr="00B72E92">
              <w:rPr>
                <w:rFonts w:hint="eastAsia"/>
                <w:sz w:val="24"/>
                <w:szCs w:val="24"/>
              </w:rPr>
              <w:t>提交本人签字的复印件，原件核对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4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非自然人股东登记表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提交原件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5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公司章程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6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最近</w:t>
            </w:r>
            <w:r w:rsidRPr="00B72E92">
              <w:rPr>
                <w:sz w:val="24"/>
                <w:szCs w:val="24"/>
              </w:rPr>
              <w:t>2</w:t>
            </w:r>
            <w:r w:rsidRPr="00B72E92">
              <w:rPr>
                <w:rFonts w:hint="eastAsia"/>
                <w:sz w:val="24"/>
                <w:szCs w:val="24"/>
              </w:rPr>
              <w:t>个年度财务会计报表</w:t>
            </w:r>
            <w:r w:rsidRPr="00B72E92">
              <w:rPr>
                <w:sz w:val="24"/>
                <w:szCs w:val="24"/>
              </w:rPr>
              <w:t>/</w:t>
            </w:r>
            <w:r w:rsidRPr="00B72E92">
              <w:rPr>
                <w:rFonts w:hint="eastAsia"/>
                <w:sz w:val="24"/>
                <w:szCs w:val="24"/>
              </w:rPr>
              <w:t>持股</w:t>
            </w:r>
            <w:r w:rsidRPr="00B72E92">
              <w:rPr>
                <w:sz w:val="24"/>
                <w:szCs w:val="24"/>
              </w:rPr>
              <w:t>5%</w:t>
            </w:r>
            <w:r w:rsidRPr="00B72E92">
              <w:rPr>
                <w:rFonts w:hint="eastAsia"/>
                <w:sz w:val="24"/>
                <w:szCs w:val="24"/>
              </w:rPr>
              <w:t>以上的股东提供最近两个年度财务审计报告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7</w:t>
            </w:r>
          </w:p>
        </w:tc>
        <w:tc>
          <w:tcPr>
            <w:tcW w:w="1642" w:type="dxa"/>
            <w:vMerge w:val="restart"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委托代理人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授权委托书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提交原件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8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代理人身份证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注册信息变更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工商登记机构变更登记档案材料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提交原件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10</w:t>
            </w:r>
          </w:p>
        </w:tc>
        <w:tc>
          <w:tcPr>
            <w:tcW w:w="1642" w:type="dxa"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国有股东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ind w:left="228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国有股东国有产权登记证</w:t>
            </w:r>
            <w:r w:rsidRPr="00B72E92">
              <w:rPr>
                <w:sz w:val="24"/>
                <w:szCs w:val="24"/>
              </w:rPr>
              <w:t>/</w:t>
            </w:r>
            <w:r w:rsidRPr="00B72E92">
              <w:rPr>
                <w:rFonts w:hint="eastAsia"/>
                <w:sz w:val="24"/>
                <w:szCs w:val="24"/>
              </w:rPr>
              <w:t>国有股权说明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11</w:t>
            </w:r>
          </w:p>
        </w:tc>
        <w:tc>
          <w:tcPr>
            <w:tcW w:w="1642" w:type="dxa"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持股</w:t>
            </w:r>
            <w:r w:rsidRPr="00B72E92">
              <w:rPr>
                <w:sz w:val="24"/>
                <w:szCs w:val="24"/>
              </w:rPr>
              <w:t>5%</w:t>
            </w:r>
            <w:r w:rsidRPr="00B72E92">
              <w:rPr>
                <w:rFonts w:hint="eastAsia"/>
                <w:sz w:val="24"/>
                <w:szCs w:val="24"/>
              </w:rPr>
              <w:t>以上股东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ascii="Times New Roman" w:hAnsi="Times New Roman" w:hint="eastAsia"/>
                <w:sz w:val="24"/>
              </w:rPr>
              <w:t>银监会或其派出机构的核准文件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12</w:t>
            </w:r>
          </w:p>
        </w:tc>
        <w:tc>
          <w:tcPr>
            <w:tcW w:w="1642" w:type="dxa"/>
            <w:vMerge w:val="restart"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ascii="Times New Roman" w:hAnsi="Times New Roman" w:hint="eastAsia"/>
                <w:sz w:val="24"/>
              </w:rPr>
              <w:t>协议转让、行政划拨、司法扣划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ascii="Times New Roman" w:hAnsi="Times New Roman" w:hint="eastAsia"/>
                <w:sz w:val="24"/>
              </w:rPr>
              <w:t>原股东与新股东双方身份证件或证照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13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ascii="Times New Roman" w:hAnsi="Times New Roman" w:hint="eastAsia"/>
                <w:sz w:val="24"/>
              </w:rPr>
              <w:t>股份转让协议正本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提交原件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14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ascii="Times New Roman" w:hAnsi="Times New Roman" w:hint="eastAsia"/>
                <w:sz w:val="24"/>
              </w:rPr>
              <w:t>行政主管部门的划拨批准文件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15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ascii="Times New Roman" w:hAnsi="Times New Roman" w:hint="eastAsia"/>
                <w:sz w:val="24"/>
              </w:rPr>
              <w:t>司法扣划法律文书及协助执行通知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16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ascii="Times New Roman" w:hAnsi="Times New Roman" w:hint="eastAsia"/>
                <w:sz w:val="24"/>
              </w:rPr>
              <w:t>须经行政审批方可转让的有关主管部门的批准文件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17</w:t>
            </w:r>
          </w:p>
        </w:tc>
        <w:tc>
          <w:tcPr>
            <w:tcW w:w="1642" w:type="dxa"/>
            <w:vMerge w:val="restart"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/>
              <w:jc w:val="center"/>
              <w:rPr>
                <w:sz w:val="24"/>
                <w:szCs w:val="24"/>
              </w:rPr>
            </w:pPr>
            <w:r w:rsidRPr="00B72E92">
              <w:rPr>
                <w:rFonts w:ascii="Times New Roman" w:hAnsi="Times New Roman" w:hint="eastAsia"/>
                <w:sz w:val="24"/>
              </w:rPr>
              <w:t>股份被质押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质押合同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18</w:t>
            </w:r>
          </w:p>
        </w:tc>
        <w:tc>
          <w:tcPr>
            <w:tcW w:w="164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质押登记档案材料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19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/>
              <w:jc w:val="center"/>
              <w:rPr>
                <w:sz w:val="24"/>
                <w:szCs w:val="24"/>
              </w:rPr>
            </w:pPr>
            <w:r w:rsidRPr="00B72E92">
              <w:rPr>
                <w:rFonts w:ascii="Times New Roman" w:hAnsi="Times New Roman" w:hint="eastAsia"/>
                <w:sz w:val="24"/>
              </w:rPr>
              <w:t>股份被冻结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法院冻结股份的裁定书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20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法院冻结股份的协助执行通知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21</w:t>
            </w:r>
          </w:p>
        </w:tc>
        <w:tc>
          <w:tcPr>
            <w:tcW w:w="1642" w:type="dxa"/>
            <w:vMerge w:val="restart"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股东合并、分立、改制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合并</w:t>
            </w:r>
            <w:r w:rsidRPr="00B72E92">
              <w:rPr>
                <w:sz w:val="24"/>
                <w:szCs w:val="24"/>
              </w:rPr>
              <w:t>/</w:t>
            </w:r>
            <w:r w:rsidRPr="00B72E92">
              <w:rPr>
                <w:rFonts w:hint="eastAsia"/>
                <w:sz w:val="24"/>
                <w:szCs w:val="24"/>
              </w:rPr>
              <w:t>分立</w:t>
            </w:r>
            <w:r w:rsidRPr="00B72E92">
              <w:rPr>
                <w:sz w:val="24"/>
                <w:szCs w:val="24"/>
              </w:rPr>
              <w:t>/</w:t>
            </w:r>
            <w:r w:rsidRPr="00B72E92">
              <w:rPr>
                <w:rFonts w:hint="eastAsia"/>
                <w:sz w:val="24"/>
                <w:szCs w:val="24"/>
              </w:rPr>
              <w:t>改制的内部决策文件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22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合并</w:t>
            </w:r>
            <w:r w:rsidRPr="00B72E92">
              <w:rPr>
                <w:sz w:val="24"/>
                <w:szCs w:val="24"/>
              </w:rPr>
              <w:t>/</w:t>
            </w:r>
            <w:r w:rsidRPr="00B72E92">
              <w:rPr>
                <w:rFonts w:hint="eastAsia"/>
                <w:sz w:val="24"/>
                <w:szCs w:val="24"/>
              </w:rPr>
              <w:t>分立</w:t>
            </w:r>
            <w:r w:rsidRPr="00B72E92">
              <w:rPr>
                <w:sz w:val="24"/>
                <w:szCs w:val="24"/>
              </w:rPr>
              <w:t>/</w:t>
            </w:r>
            <w:r w:rsidRPr="00B72E92">
              <w:rPr>
                <w:rFonts w:hint="eastAsia"/>
                <w:sz w:val="24"/>
                <w:szCs w:val="24"/>
              </w:rPr>
              <w:t>改制的行政批准文件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23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合并</w:t>
            </w:r>
            <w:r w:rsidRPr="00B72E92">
              <w:rPr>
                <w:sz w:val="24"/>
                <w:szCs w:val="24"/>
              </w:rPr>
              <w:t>/</w:t>
            </w:r>
            <w:r w:rsidRPr="00B72E92">
              <w:rPr>
                <w:rFonts w:hint="eastAsia"/>
                <w:sz w:val="24"/>
                <w:szCs w:val="24"/>
              </w:rPr>
              <w:t>分立</w:t>
            </w:r>
            <w:r w:rsidRPr="00B72E92">
              <w:rPr>
                <w:sz w:val="24"/>
                <w:szCs w:val="24"/>
              </w:rPr>
              <w:t>/</w:t>
            </w:r>
            <w:r w:rsidRPr="00B72E92">
              <w:rPr>
                <w:rFonts w:hint="eastAsia"/>
                <w:sz w:val="24"/>
                <w:szCs w:val="24"/>
              </w:rPr>
              <w:t>改制方案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24</w:t>
            </w:r>
          </w:p>
        </w:tc>
        <w:tc>
          <w:tcPr>
            <w:tcW w:w="1642" w:type="dxa"/>
            <w:vMerge w:val="restart"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股东破产重整、破产清算、强制清算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ascii="Times New Roman" w:hAnsi="Times New Roman" w:hint="eastAsia"/>
                <w:sz w:val="24"/>
              </w:rPr>
              <w:t>法院受理破产重整</w:t>
            </w:r>
            <w:r w:rsidRPr="00B72E92">
              <w:rPr>
                <w:rFonts w:ascii="Times New Roman" w:hAnsi="Times New Roman"/>
                <w:sz w:val="24"/>
              </w:rPr>
              <w:t>/</w:t>
            </w:r>
            <w:r w:rsidRPr="00B72E92">
              <w:rPr>
                <w:rFonts w:ascii="Times New Roman" w:hAnsi="Times New Roman" w:hint="eastAsia"/>
                <w:sz w:val="24"/>
              </w:rPr>
              <w:t>破产清算</w:t>
            </w:r>
            <w:r w:rsidRPr="00B72E92">
              <w:rPr>
                <w:rFonts w:ascii="Times New Roman" w:hAnsi="Times New Roman"/>
                <w:sz w:val="24"/>
              </w:rPr>
              <w:t>/</w:t>
            </w:r>
            <w:r w:rsidRPr="00B72E92">
              <w:rPr>
                <w:rFonts w:ascii="Times New Roman" w:hAnsi="Times New Roman" w:hint="eastAsia"/>
                <w:sz w:val="24"/>
              </w:rPr>
              <w:t>强制清算的裁定书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/>
              <w:jc w:val="center"/>
            </w:pPr>
            <w:r w:rsidRPr="00B72E92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25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ascii="Times New Roman" w:hAnsi="Times New Roman" w:hint="eastAsia"/>
                <w:sz w:val="24"/>
              </w:rPr>
              <w:t>法院指定破产管理人</w:t>
            </w:r>
            <w:r w:rsidRPr="00B72E92">
              <w:rPr>
                <w:rFonts w:ascii="Times New Roman" w:hAnsi="Times New Roman"/>
                <w:sz w:val="24"/>
              </w:rPr>
              <w:t>/</w:t>
            </w:r>
            <w:r w:rsidRPr="00B72E92">
              <w:rPr>
                <w:rFonts w:ascii="Times New Roman" w:hAnsi="Times New Roman" w:hint="eastAsia"/>
                <w:sz w:val="24"/>
              </w:rPr>
              <w:t>强制清算清算组的决定书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/>
              <w:jc w:val="center"/>
            </w:pPr>
            <w:r w:rsidRPr="00B72E92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26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ascii="Times New Roman" w:hAnsi="Times New Roman" w:hint="eastAsia"/>
                <w:sz w:val="24"/>
              </w:rPr>
              <w:t>管理人</w:t>
            </w:r>
            <w:r w:rsidRPr="00B72E92">
              <w:rPr>
                <w:rFonts w:ascii="Times New Roman" w:hAnsi="Times New Roman"/>
                <w:sz w:val="24"/>
              </w:rPr>
              <w:t>/</w:t>
            </w:r>
            <w:r w:rsidRPr="00B72E92">
              <w:rPr>
                <w:rFonts w:ascii="Times New Roman" w:hAnsi="Times New Roman" w:hint="eastAsia"/>
                <w:sz w:val="24"/>
              </w:rPr>
              <w:t>清算组对该股份的处置方案或处置结果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/>
              <w:jc w:val="center"/>
            </w:pPr>
            <w:r w:rsidRPr="00B72E92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27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ascii="Times New Roman" w:hAnsi="Times New Roman" w:hint="eastAsia"/>
                <w:sz w:val="24"/>
              </w:rPr>
              <w:t>法院关于该股份的处置的裁定书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/>
              <w:jc w:val="center"/>
            </w:pPr>
            <w:r w:rsidRPr="00B72E92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28</w:t>
            </w:r>
          </w:p>
        </w:tc>
        <w:tc>
          <w:tcPr>
            <w:tcW w:w="1642" w:type="dxa"/>
            <w:vMerge w:val="restart"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ascii="Times New Roman" w:hAnsi="Times New Roman" w:hint="eastAsia"/>
                <w:sz w:val="24"/>
              </w:rPr>
              <w:t>股东被吊销或注销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ascii="Times New Roman" w:hAnsi="Times New Roman" w:hint="eastAsia"/>
                <w:sz w:val="24"/>
              </w:rPr>
              <w:t>有关机构对股东吊销或注销的文件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/>
              <w:jc w:val="center"/>
            </w:pPr>
            <w:r w:rsidRPr="00B72E92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29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rFonts w:ascii="Times New Roman" w:hAnsi="Times New Roman"/>
                <w:sz w:val="24"/>
              </w:rPr>
            </w:pPr>
            <w:r w:rsidRPr="00B72E92">
              <w:rPr>
                <w:rFonts w:ascii="Times New Roman" w:hAnsi="Times New Roman" w:hint="eastAsia"/>
                <w:sz w:val="24"/>
              </w:rPr>
              <w:t>股东已被依法清算的证明材料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/>
              <w:jc w:val="center"/>
            </w:pPr>
            <w:r w:rsidRPr="00B72E92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30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ascii="Times New Roman" w:hAnsi="Times New Roman" w:hint="eastAsia"/>
                <w:sz w:val="24"/>
              </w:rPr>
              <w:t>股份被依法转让</w:t>
            </w:r>
            <w:r w:rsidRPr="00B72E92">
              <w:rPr>
                <w:rFonts w:ascii="Times New Roman" w:hAnsi="Times New Roman"/>
                <w:sz w:val="24"/>
              </w:rPr>
              <w:t>/</w:t>
            </w:r>
            <w:r w:rsidRPr="00B72E92">
              <w:rPr>
                <w:rFonts w:ascii="Times New Roman" w:hAnsi="Times New Roman" w:hint="eastAsia"/>
                <w:sz w:val="24"/>
              </w:rPr>
              <w:t>拍卖</w:t>
            </w:r>
            <w:r w:rsidRPr="00B72E92">
              <w:rPr>
                <w:rFonts w:ascii="Times New Roman" w:hAnsi="Times New Roman"/>
                <w:sz w:val="24"/>
              </w:rPr>
              <w:t>/</w:t>
            </w:r>
            <w:r w:rsidRPr="00B72E92">
              <w:rPr>
                <w:rFonts w:ascii="Times New Roman" w:hAnsi="Times New Roman" w:hint="eastAsia"/>
                <w:sz w:val="24"/>
              </w:rPr>
              <w:t>划转</w:t>
            </w:r>
            <w:r w:rsidRPr="00B72E92">
              <w:rPr>
                <w:rFonts w:ascii="Times New Roman" w:hAnsi="Times New Roman"/>
                <w:sz w:val="24"/>
              </w:rPr>
              <w:t>/</w:t>
            </w:r>
            <w:r w:rsidRPr="00B72E92">
              <w:rPr>
                <w:rFonts w:ascii="Times New Roman" w:hAnsi="Times New Roman" w:hint="eastAsia"/>
                <w:sz w:val="24"/>
              </w:rPr>
              <w:t>抵债给他方的法律文件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/>
              <w:jc w:val="center"/>
            </w:pPr>
            <w:r w:rsidRPr="00B72E92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31</w:t>
            </w:r>
          </w:p>
        </w:tc>
        <w:tc>
          <w:tcPr>
            <w:tcW w:w="1642" w:type="dxa"/>
            <w:vMerge w:val="restart"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股份存在</w:t>
            </w:r>
            <w:r w:rsidRPr="00B72E92">
              <w:rPr>
                <w:rFonts w:ascii="Times New Roman" w:hAnsi="Times New Roman" w:hint="eastAsia"/>
                <w:sz w:val="24"/>
              </w:rPr>
              <w:t>诉讼、仲裁、纠纷或潜在纠纷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ascii="Times New Roman" w:hAnsi="Times New Roman" w:hint="eastAsia"/>
                <w:sz w:val="24"/>
              </w:rPr>
              <w:t>股份涉诉讼或仲裁的受理通知，裁定、判决、调解、执行通知等法律文件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/>
              <w:jc w:val="center"/>
            </w:pPr>
            <w:r w:rsidRPr="00B72E92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32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ascii="Times New Roman" w:hAnsi="Times New Roman" w:hint="eastAsia"/>
                <w:sz w:val="24"/>
              </w:rPr>
              <w:t>股份涉纠纷的律师函、催告函等争议主张的文件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/>
              <w:jc w:val="center"/>
            </w:pPr>
            <w:r w:rsidRPr="00B72E92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33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ascii="Times New Roman" w:hAnsi="Times New Roman" w:hint="eastAsia"/>
                <w:sz w:val="24"/>
              </w:rPr>
              <w:t>股份拍卖的通知、公告等文件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/>
              <w:jc w:val="center"/>
            </w:pPr>
            <w:r w:rsidRPr="00B72E92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34</w:t>
            </w:r>
          </w:p>
        </w:tc>
        <w:tc>
          <w:tcPr>
            <w:tcW w:w="1642" w:type="dxa"/>
            <w:vMerge w:val="restart"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ascii="Times New Roman" w:hAnsi="Times New Roman" w:hint="eastAsia"/>
                <w:sz w:val="24"/>
              </w:rPr>
              <w:t>以股抵债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ascii="Times New Roman" w:hAnsi="Times New Roman" w:hint="eastAsia"/>
                <w:sz w:val="24"/>
              </w:rPr>
              <w:t>以股抵债协议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/>
              <w:jc w:val="center"/>
            </w:pPr>
            <w:r w:rsidRPr="00B72E92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35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rFonts w:ascii="Times New Roman" w:hAnsi="Times New Roman" w:hint="eastAsia"/>
                <w:sz w:val="24"/>
              </w:rPr>
              <w:t>所抵债权债务的证明材料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/>
              <w:jc w:val="center"/>
            </w:pPr>
            <w:r w:rsidRPr="00B72E92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36</w:t>
            </w:r>
          </w:p>
        </w:tc>
        <w:tc>
          <w:tcPr>
            <w:tcW w:w="1642" w:type="dxa"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委托持股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委托持股、信托持股、通过“持股平台”间接持股或其他代持股关系的协议、文件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/>
              <w:jc w:val="center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2</w:t>
            </w:r>
          </w:p>
        </w:tc>
      </w:tr>
      <w:tr w:rsidR="00683D1D" w:rsidRPr="00B72E92" w:rsidTr="00B72E92">
        <w:tc>
          <w:tcPr>
            <w:tcW w:w="734" w:type="dxa"/>
          </w:tcPr>
          <w:p w:rsidR="00683D1D" w:rsidRPr="00B72E92" w:rsidRDefault="00683D1D" w:rsidP="00B72E9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B72E92">
              <w:rPr>
                <w:sz w:val="24"/>
                <w:szCs w:val="24"/>
              </w:rPr>
              <w:t>37</w:t>
            </w:r>
          </w:p>
        </w:tc>
        <w:tc>
          <w:tcPr>
            <w:tcW w:w="1642" w:type="dxa"/>
            <w:tcBorders>
              <w:right w:val="single" w:sz="4" w:space="0" w:color="auto"/>
            </w:tcBorders>
          </w:tcPr>
          <w:p w:rsidR="00683D1D" w:rsidRPr="00B72E92" w:rsidRDefault="00683D1D" w:rsidP="00B72E92">
            <w:pPr>
              <w:spacing w:after="0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其他情形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683D1D" w:rsidRPr="00B72E92" w:rsidRDefault="00683D1D" w:rsidP="00B72E92">
            <w:pPr>
              <w:spacing w:after="0"/>
              <w:rPr>
                <w:sz w:val="24"/>
                <w:szCs w:val="24"/>
              </w:rPr>
            </w:pPr>
            <w:r w:rsidRPr="00B72E92">
              <w:rPr>
                <w:rFonts w:hint="eastAsia"/>
                <w:sz w:val="24"/>
                <w:szCs w:val="24"/>
              </w:rPr>
              <w:t>【请与本行工作人员联系咨询所需提供的文件】</w:t>
            </w:r>
          </w:p>
        </w:tc>
        <w:tc>
          <w:tcPr>
            <w:tcW w:w="4252" w:type="dxa"/>
          </w:tcPr>
          <w:p w:rsidR="00683D1D" w:rsidRPr="00B72E92" w:rsidRDefault="00683D1D" w:rsidP="00B72E92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683D1D" w:rsidRPr="00B72E92" w:rsidRDefault="00683D1D" w:rsidP="00B72E92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683D1D" w:rsidRDefault="00683D1D" w:rsidP="00A21612">
      <w:pPr>
        <w:spacing w:line="220" w:lineRule="atLeast"/>
        <w:rPr>
          <w:sz w:val="24"/>
          <w:szCs w:val="24"/>
        </w:rPr>
      </w:pPr>
    </w:p>
    <w:sectPr w:rsidR="00683D1D" w:rsidSect="00FB02C3">
      <w:footerReference w:type="default" r:id="rId6"/>
      <w:pgSz w:w="16838" w:h="11906" w:orient="landscape"/>
      <w:pgMar w:top="1800" w:right="1440" w:bottom="1800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3D1D" w:rsidRDefault="00683D1D" w:rsidP="00FB02C3">
      <w:pPr>
        <w:spacing w:after="0"/>
      </w:pPr>
      <w:r>
        <w:separator/>
      </w:r>
    </w:p>
  </w:endnote>
  <w:endnote w:type="continuationSeparator" w:id="1">
    <w:p w:rsidR="00683D1D" w:rsidRDefault="00683D1D" w:rsidP="00FB02C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D1D" w:rsidRDefault="00683D1D">
    <w:pPr>
      <w:pStyle w:val="Footer"/>
      <w:jc w:val="center"/>
    </w:pPr>
    <w:fldSimple w:instr=" PAGE   \* MERGEFORMAT ">
      <w:r w:rsidRPr="00AA28F6">
        <w:rPr>
          <w:noProof/>
          <w:lang w:val="zh-CN"/>
        </w:rPr>
        <w:t>2</w:t>
      </w:r>
    </w:fldSimple>
  </w:p>
  <w:p w:rsidR="00683D1D" w:rsidRDefault="00683D1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3D1D" w:rsidRDefault="00683D1D" w:rsidP="00FB02C3">
      <w:pPr>
        <w:spacing w:after="0"/>
      </w:pPr>
      <w:r>
        <w:separator/>
      </w:r>
    </w:p>
  </w:footnote>
  <w:footnote w:type="continuationSeparator" w:id="1">
    <w:p w:rsidR="00683D1D" w:rsidRDefault="00683D1D" w:rsidP="00FB02C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152FD"/>
    <w:rsid w:val="000329E9"/>
    <w:rsid w:val="0004601E"/>
    <w:rsid w:val="00046AD0"/>
    <w:rsid w:val="000A4FF5"/>
    <w:rsid w:val="000C4A2F"/>
    <w:rsid w:val="000C5C76"/>
    <w:rsid w:val="000D1741"/>
    <w:rsid w:val="00106869"/>
    <w:rsid w:val="0012320E"/>
    <w:rsid w:val="001553D5"/>
    <w:rsid w:val="00166830"/>
    <w:rsid w:val="00170DE8"/>
    <w:rsid w:val="00180FC3"/>
    <w:rsid w:val="001954F8"/>
    <w:rsid w:val="001A2511"/>
    <w:rsid w:val="001B4615"/>
    <w:rsid w:val="001C0F62"/>
    <w:rsid w:val="001D0777"/>
    <w:rsid w:val="001E30C4"/>
    <w:rsid w:val="001E45A4"/>
    <w:rsid w:val="001F64BE"/>
    <w:rsid w:val="00204287"/>
    <w:rsid w:val="00227E77"/>
    <w:rsid w:val="00236A76"/>
    <w:rsid w:val="00277F08"/>
    <w:rsid w:val="002824F5"/>
    <w:rsid w:val="002D034F"/>
    <w:rsid w:val="002D0BB0"/>
    <w:rsid w:val="002E1422"/>
    <w:rsid w:val="002E32EC"/>
    <w:rsid w:val="00323B43"/>
    <w:rsid w:val="00362683"/>
    <w:rsid w:val="003C0648"/>
    <w:rsid w:val="003C2D04"/>
    <w:rsid w:val="003C3BED"/>
    <w:rsid w:val="003D37D8"/>
    <w:rsid w:val="00425E8A"/>
    <w:rsid w:val="00426133"/>
    <w:rsid w:val="004279D4"/>
    <w:rsid w:val="004358AB"/>
    <w:rsid w:val="00447D49"/>
    <w:rsid w:val="004652A5"/>
    <w:rsid w:val="0048733B"/>
    <w:rsid w:val="00492359"/>
    <w:rsid w:val="00535F23"/>
    <w:rsid w:val="00560553"/>
    <w:rsid w:val="00567A68"/>
    <w:rsid w:val="005927D2"/>
    <w:rsid w:val="005A65A4"/>
    <w:rsid w:val="0060201B"/>
    <w:rsid w:val="006621D3"/>
    <w:rsid w:val="00666DFB"/>
    <w:rsid w:val="0067411A"/>
    <w:rsid w:val="00675942"/>
    <w:rsid w:val="00683D1D"/>
    <w:rsid w:val="00691E34"/>
    <w:rsid w:val="006C72AF"/>
    <w:rsid w:val="007614AA"/>
    <w:rsid w:val="00770445"/>
    <w:rsid w:val="00786228"/>
    <w:rsid w:val="007A2BE2"/>
    <w:rsid w:val="007B1563"/>
    <w:rsid w:val="007B75B2"/>
    <w:rsid w:val="007B7D0E"/>
    <w:rsid w:val="007E1AF4"/>
    <w:rsid w:val="00803F56"/>
    <w:rsid w:val="00825332"/>
    <w:rsid w:val="00845ACB"/>
    <w:rsid w:val="00883B0E"/>
    <w:rsid w:val="008869DB"/>
    <w:rsid w:val="008A477B"/>
    <w:rsid w:val="008A795A"/>
    <w:rsid w:val="008B7726"/>
    <w:rsid w:val="008D5F86"/>
    <w:rsid w:val="008F50AC"/>
    <w:rsid w:val="009035A6"/>
    <w:rsid w:val="00914A9B"/>
    <w:rsid w:val="00934841"/>
    <w:rsid w:val="00946382"/>
    <w:rsid w:val="00953CAB"/>
    <w:rsid w:val="00954243"/>
    <w:rsid w:val="009C70B9"/>
    <w:rsid w:val="009F56B3"/>
    <w:rsid w:val="00A04CCF"/>
    <w:rsid w:val="00A21612"/>
    <w:rsid w:val="00A32C99"/>
    <w:rsid w:val="00A34375"/>
    <w:rsid w:val="00A37270"/>
    <w:rsid w:val="00A44116"/>
    <w:rsid w:val="00A72289"/>
    <w:rsid w:val="00A7613C"/>
    <w:rsid w:val="00AA28F6"/>
    <w:rsid w:val="00AB769D"/>
    <w:rsid w:val="00AB7A9C"/>
    <w:rsid w:val="00AD5501"/>
    <w:rsid w:val="00B04F2E"/>
    <w:rsid w:val="00B13B32"/>
    <w:rsid w:val="00B42314"/>
    <w:rsid w:val="00B4262F"/>
    <w:rsid w:val="00B55525"/>
    <w:rsid w:val="00B5764B"/>
    <w:rsid w:val="00B71C54"/>
    <w:rsid w:val="00B72E92"/>
    <w:rsid w:val="00B75D0B"/>
    <w:rsid w:val="00B84808"/>
    <w:rsid w:val="00BA5219"/>
    <w:rsid w:val="00BC1210"/>
    <w:rsid w:val="00BD0FB5"/>
    <w:rsid w:val="00BD7F2C"/>
    <w:rsid w:val="00C0413B"/>
    <w:rsid w:val="00CA0746"/>
    <w:rsid w:val="00CB7B67"/>
    <w:rsid w:val="00CC359D"/>
    <w:rsid w:val="00CF4F96"/>
    <w:rsid w:val="00D01A79"/>
    <w:rsid w:val="00D157DD"/>
    <w:rsid w:val="00D31D50"/>
    <w:rsid w:val="00D349CE"/>
    <w:rsid w:val="00D45733"/>
    <w:rsid w:val="00D54A71"/>
    <w:rsid w:val="00DC339D"/>
    <w:rsid w:val="00E12403"/>
    <w:rsid w:val="00E20068"/>
    <w:rsid w:val="00E30501"/>
    <w:rsid w:val="00E97023"/>
    <w:rsid w:val="00EB1D2C"/>
    <w:rsid w:val="00ED3394"/>
    <w:rsid w:val="00F36726"/>
    <w:rsid w:val="00F601F9"/>
    <w:rsid w:val="00F63224"/>
    <w:rsid w:val="00F92FA1"/>
    <w:rsid w:val="00FB0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B02C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02C3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B02C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02C3"/>
    <w:rPr>
      <w:rFonts w:ascii="Tahoma" w:hAnsi="Tahoma" w:cs="Times New Roman"/>
      <w:sz w:val="18"/>
      <w:szCs w:val="18"/>
    </w:rPr>
  </w:style>
  <w:style w:type="table" w:styleId="TableGrid">
    <w:name w:val="Table Grid"/>
    <w:basedOn w:val="TableNormal"/>
    <w:uiPriority w:val="99"/>
    <w:rsid w:val="00FB02C3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143</TotalTime>
  <Pages>3</Pages>
  <Words>226</Words>
  <Characters>1292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邳州农村商业银行财务科</cp:lastModifiedBy>
  <cp:revision>98</cp:revision>
  <dcterms:created xsi:type="dcterms:W3CDTF">2008-09-11T17:20:00Z</dcterms:created>
  <dcterms:modified xsi:type="dcterms:W3CDTF">2018-09-17T09:30:00Z</dcterms:modified>
</cp:coreProperties>
</file>